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023568" w:rsidP="009D6E28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Жени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 w:rsidR="0071344D"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 w:rsidR="0071344D"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 w:rsidR="0071344D"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9D6E28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71344D" w:rsidRPr="00A40CD1" w:rsidRDefault="0071344D" w:rsidP="00023568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71344D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Севда Асенова – Русе</w:t>
      </w:r>
    </w:p>
    <w:p w:rsidR="00023568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Кибарие Орхан – Русе</w:t>
      </w:r>
    </w:p>
    <w:p w:rsidR="00023568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Никол Дудикова – Локомотив София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023568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Стойка Кръстева – Локомотив София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Златислава Чуканова Георгиева – Добруджа 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C72B5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Габриела Димитрова – Русе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Благовеста Георгиева – Червен Бряг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Кристина Орзахова – Локомотив София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Дилек Серветова – Добруджа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Деляна Лалева - Славия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23568">
        <w:rPr>
          <w:sz w:val="24"/>
          <w:szCs w:val="24"/>
        </w:rPr>
        <w:t>Станимира Петрова - Варна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</w:t>
      </w:r>
      <w:r w:rsidR="00023568">
        <w:rPr>
          <w:sz w:val="24"/>
          <w:szCs w:val="24"/>
        </w:rPr>
        <w:t>Ана Мария Дялова - Русе</w:t>
      </w:r>
    </w:p>
    <w:p w:rsidR="00023568" w:rsidRPr="00A40CD1" w:rsidRDefault="009D6E28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Аслъхан Мехмед</w:t>
      </w:r>
      <w:r w:rsidR="009D6E28">
        <w:rPr>
          <w:sz w:val="24"/>
          <w:szCs w:val="24"/>
        </w:rPr>
        <w:t>ова</w:t>
      </w:r>
      <w:r w:rsidR="00023568">
        <w:rPr>
          <w:sz w:val="24"/>
          <w:szCs w:val="24"/>
        </w:rPr>
        <w:t xml:space="preserve"> – ЦСКА</w:t>
      </w:r>
    </w:p>
    <w:p w:rsidR="00023568" w:rsidRDefault="00023568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Деница Елисеева – Левски София Запад</w:t>
      </w:r>
    </w:p>
    <w:p w:rsidR="00023568" w:rsidRDefault="00023568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Пепа Чакърова - Първенец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D6E28" w:rsidRDefault="009D6E2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D6E28" w:rsidRPr="00A40CD1" w:rsidRDefault="009D6E2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C72B5D" w:rsidRDefault="00C72B5D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23568">
        <w:rPr>
          <w:sz w:val="24"/>
          <w:szCs w:val="24"/>
        </w:rPr>
        <w:t>Светлана Станева – Бокс за всички</w:t>
      </w: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Никол Андрейковска – ЦСКА</w:t>
      </w: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Калина Николова - Славия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</w:t>
      </w:r>
      <w:r w:rsidR="00023568">
        <w:rPr>
          <w:sz w:val="24"/>
          <w:szCs w:val="24"/>
        </w:rPr>
        <w:t>Мелис Йонузова – Омуртаг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Алина Александра -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EA5F79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</w:t>
      </w:r>
      <w:r w:rsidR="00023568">
        <w:rPr>
          <w:sz w:val="24"/>
          <w:szCs w:val="24"/>
        </w:rPr>
        <w:t>Добромира Георгиева – Локомотив София</w:t>
      </w:r>
    </w:p>
    <w:p w:rsidR="00023568" w:rsidRPr="00A40CD1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Марта Калоянова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23568" w:rsidRDefault="00023568" w:rsidP="0002356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+81</w:t>
      </w:r>
      <w:r w:rsidRPr="00A40CD1">
        <w:rPr>
          <w:b/>
          <w:sz w:val="24"/>
          <w:szCs w:val="24"/>
        </w:rPr>
        <w:t xml:space="preserve"> кг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Андреа Сиркова – Локомотив София</w:t>
      </w:r>
    </w:p>
    <w:p w:rsidR="00EA5F79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Теодора Станева – Олимпия Разград</w:t>
      </w:r>
    </w:p>
    <w:p w:rsidR="00EA5F79" w:rsidRDefault="0065713B" w:rsidP="0065713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Василена Рангелова </w:t>
      </w:r>
      <w:r w:rsidR="009D6E28">
        <w:rPr>
          <w:sz w:val="24"/>
          <w:szCs w:val="24"/>
        </w:rPr>
        <w:t>–</w:t>
      </w:r>
      <w:r>
        <w:rPr>
          <w:sz w:val="24"/>
          <w:szCs w:val="24"/>
        </w:rPr>
        <w:t xml:space="preserve"> Кико</w:t>
      </w:r>
    </w:p>
    <w:p w:rsidR="009D6E28" w:rsidRDefault="009D6E28" w:rsidP="0065713B">
      <w:pPr>
        <w:spacing w:line="360" w:lineRule="auto"/>
        <w:ind w:firstLine="360"/>
        <w:jc w:val="both"/>
        <w:rPr>
          <w:sz w:val="24"/>
          <w:szCs w:val="24"/>
        </w:rPr>
      </w:pPr>
      <w:bookmarkStart w:id="0" w:name="_GoBack"/>
      <w:bookmarkEnd w:id="0"/>
    </w:p>
    <w:p w:rsidR="00A40CD1" w:rsidRPr="009D6E28" w:rsidRDefault="00A40CD1" w:rsidP="009D6E28">
      <w:pPr>
        <w:spacing w:line="360" w:lineRule="auto"/>
        <w:ind w:left="4956" w:firstLine="708"/>
        <w:rPr>
          <w:b/>
          <w:sz w:val="40"/>
          <w:szCs w:val="40"/>
        </w:rPr>
      </w:pPr>
      <w:r w:rsidRPr="009D6E28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76C" w:rsidRDefault="0089676C" w:rsidP="00144764">
      <w:r>
        <w:separator/>
      </w:r>
    </w:p>
  </w:endnote>
  <w:endnote w:type="continuationSeparator" w:id="0">
    <w:p w:rsidR="0089676C" w:rsidRDefault="0089676C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76C" w:rsidRDefault="0089676C" w:rsidP="00144764">
      <w:r>
        <w:separator/>
      </w:r>
    </w:p>
  </w:footnote>
  <w:footnote w:type="continuationSeparator" w:id="0">
    <w:p w:rsidR="0089676C" w:rsidRDefault="0089676C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3568"/>
    <w:rsid w:val="000342D8"/>
    <w:rsid w:val="00144764"/>
    <w:rsid w:val="00231BCD"/>
    <w:rsid w:val="002A4A8E"/>
    <w:rsid w:val="002B562C"/>
    <w:rsid w:val="00301B24"/>
    <w:rsid w:val="003302ED"/>
    <w:rsid w:val="00360D20"/>
    <w:rsid w:val="003A6937"/>
    <w:rsid w:val="003B3334"/>
    <w:rsid w:val="004035AA"/>
    <w:rsid w:val="00455917"/>
    <w:rsid w:val="00570DB0"/>
    <w:rsid w:val="005767CF"/>
    <w:rsid w:val="00576D0A"/>
    <w:rsid w:val="005A282E"/>
    <w:rsid w:val="005F49F3"/>
    <w:rsid w:val="00637BA4"/>
    <w:rsid w:val="0065713B"/>
    <w:rsid w:val="006C5163"/>
    <w:rsid w:val="0071344D"/>
    <w:rsid w:val="0076018A"/>
    <w:rsid w:val="00803AE2"/>
    <w:rsid w:val="00853C82"/>
    <w:rsid w:val="0089676C"/>
    <w:rsid w:val="008F5307"/>
    <w:rsid w:val="00917784"/>
    <w:rsid w:val="009A1F15"/>
    <w:rsid w:val="009B237E"/>
    <w:rsid w:val="009D5831"/>
    <w:rsid w:val="009D6E28"/>
    <w:rsid w:val="00A0024D"/>
    <w:rsid w:val="00A212AD"/>
    <w:rsid w:val="00A40CD1"/>
    <w:rsid w:val="00AA73B0"/>
    <w:rsid w:val="00B215F5"/>
    <w:rsid w:val="00C31BCA"/>
    <w:rsid w:val="00C72B5D"/>
    <w:rsid w:val="00C73178"/>
    <w:rsid w:val="00CB5611"/>
    <w:rsid w:val="00D512D9"/>
    <w:rsid w:val="00D70E33"/>
    <w:rsid w:val="00D876C6"/>
    <w:rsid w:val="00DE427D"/>
    <w:rsid w:val="00E238F0"/>
    <w:rsid w:val="00E37B84"/>
    <w:rsid w:val="00E53A73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CE7EB"/>
  <w15:docId w15:val="{0340F5B0-3559-4D63-AF0C-8F2C9C4D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13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6</cp:revision>
  <dcterms:created xsi:type="dcterms:W3CDTF">2021-03-31T07:16:00Z</dcterms:created>
  <dcterms:modified xsi:type="dcterms:W3CDTF">2021-07-15T13:01:00Z</dcterms:modified>
</cp:coreProperties>
</file>